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2A3E6" w14:textId="3429CCDB" w:rsidR="00BA00AB" w:rsidRDefault="00F84EA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SCHIRWOD</w:t>
      </w:r>
      <w:r>
        <w:rPr>
          <w:rFonts w:ascii="Times New Roman" w:hAnsi="Times New Roman" w:cs="Times New Roman"/>
          <w:sz w:val="24"/>
          <w:szCs w:val="24"/>
        </w:rPr>
        <w:t xml:space="preserve">       (d.1427)</w:t>
      </w:r>
    </w:p>
    <w:p w14:paraId="42A4BA23" w14:textId="09749B6E" w:rsidR="00F84EA1" w:rsidRDefault="00F84EA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14:paraId="597B8328" w14:textId="72637836" w:rsidR="00F84EA1" w:rsidRDefault="00F84EA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0791EC" w14:textId="5675F090" w:rsidR="00F84EA1" w:rsidRDefault="00F84EA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9A9876" w14:textId="52209226" w:rsidR="00F84EA1" w:rsidRDefault="00F84EA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Richard.   (W.Y.R. p.146)</w:t>
      </w:r>
    </w:p>
    <w:p w14:paraId="469392CC" w14:textId="26737188" w:rsidR="00F84EA1" w:rsidRDefault="00F84EA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D72495" w14:textId="19A3281F" w:rsidR="00F84EA1" w:rsidRDefault="00F84EA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46E563" w14:textId="622B4F6C" w:rsidR="00F84EA1" w:rsidRDefault="00F84EA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Apr.1427</w:t>
      </w:r>
      <w:r>
        <w:rPr>
          <w:rFonts w:ascii="Times New Roman" w:hAnsi="Times New Roman" w:cs="Times New Roman"/>
          <w:sz w:val="24"/>
          <w:szCs w:val="24"/>
        </w:rPr>
        <w:tab/>
        <w:t>She made her Will.   (ibid.)</w:t>
      </w:r>
    </w:p>
    <w:p w14:paraId="3292C90A" w14:textId="7BBB0FAA" w:rsidR="00F84EA1" w:rsidRDefault="00F84EA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Apr.</w:t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5254F3DA" w14:textId="201BDF38" w:rsidR="00F84EA1" w:rsidRDefault="00F84EA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4F25D5" w14:textId="3F6B48F3" w:rsidR="00F84EA1" w:rsidRDefault="00F84EA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DA73B0" w14:textId="430015F5" w:rsidR="00F84EA1" w:rsidRPr="00F84EA1" w:rsidRDefault="00F84EA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February 2022</w:t>
      </w:r>
    </w:p>
    <w:sectPr w:rsidR="00F84EA1" w:rsidRPr="00F84E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0D948" w14:textId="77777777" w:rsidR="00F84EA1" w:rsidRDefault="00F84EA1" w:rsidP="009139A6">
      <w:r>
        <w:separator/>
      </w:r>
    </w:p>
  </w:endnote>
  <w:endnote w:type="continuationSeparator" w:id="0">
    <w:p w14:paraId="1D53803D" w14:textId="77777777" w:rsidR="00F84EA1" w:rsidRDefault="00F84EA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C504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FE72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E289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66C39" w14:textId="77777777" w:rsidR="00F84EA1" w:rsidRDefault="00F84EA1" w:rsidP="009139A6">
      <w:r>
        <w:separator/>
      </w:r>
    </w:p>
  </w:footnote>
  <w:footnote w:type="continuationSeparator" w:id="0">
    <w:p w14:paraId="2357AE4A" w14:textId="77777777" w:rsidR="00F84EA1" w:rsidRDefault="00F84EA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D82D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60D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C7DC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EA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84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926C7D"/>
  <w15:chartTrackingRefBased/>
  <w15:docId w15:val="{E7ED2081-AB4B-459F-AD31-83F4CB4DD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6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2022-02-26T08:21:00Z</dcterms:created>
  <dcterms:modified xsi:type="dcterms:W3CDTF">2022-02-26T08:27:00Z</dcterms:modified>
</cp:coreProperties>
</file>